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22118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MATTESDON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622C46CC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57A4D8F9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6A24B2A1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Daughter of Thomas Berkeley of Coberley and his wife, Margaret.</w:t>
      </w:r>
    </w:p>
    <w:p w14:paraId="1CE5B317" w14:textId="77777777" w:rsidR="006F185B" w:rsidRDefault="006F185B" w:rsidP="006F18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</w:rPr>
          <w:t>https://inquisitionspostmortem.ac.uk/quick-search/?q=19-42&amp;rq=19-42&amp;exact=false</w:t>
        </w:r>
      </w:hyperlink>
      <w:r>
        <w:rPr>
          <w:rFonts w:cs="Times New Roman"/>
          <w:szCs w:val="24"/>
        </w:rPr>
        <w:t xml:space="preserve"> )</w:t>
      </w:r>
    </w:p>
    <w:p w14:paraId="331442B6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Nicholas </w:t>
      </w:r>
      <w:proofErr w:type="spellStart"/>
      <w:r>
        <w:rPr>
          <w:rFonts w:cs="Times New Roman"/>
          <w:szCs w:val="24"/>
        </w:rPr>
        <w:t>Mattesdon</w:t>
      </w:r>
      <w:proofErr w:type="spellEnd"/>
      <w:r>
        <w:rPr>
          <w:rFonts w:cs="Times New Roman"/>
          <w:szCs w:val="24"/>
        </w:rPr>
        <w:t>.  (ibid.)</w:t>
      </w:r>
    </w:p>
    <w:p w14:paraId="2B50134A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3A00C930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4B32FEF8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Apr.1406</w:t>
      </w:r>
      <w:r>
        <w:rPr>
          <w:rFonts w:cs="Times New Roman"/>
          <w:szCs w:val="24"/>
        </w:rPr>
        <w:tab/>
        <w:t>He mother died. She was her co-heiress.    (ibid.)</w:t>
      </w:r>
    </w:p>
    <w:p w14:paraId="7E6C4356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1A6032E1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</w:p>
    <w:p w14:paraId="778CA64B" w14:textId="77777777" w:rsidR="006F185B" w:rsidRDefault="006F185B" w:rsidP="006F185B">
      <w:pPr>
        <w:pStyle w:val="NoSpacing"/>
        <w:tabs>
          <w:tab w:val="left" w:pos="720"/>
          <w:tab w:val="left" w:pos="1440"/>
          <w:tab w:val="left" w:pos="201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8 January 2024</w:t>
      </w:r>
    </w:p>
    <w:p w14:paraId="272985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63EC" w14:textId="77777777" w:rsidR="006F185B" w:rsidRDefault="006F185B" w:rsidP="009139A6">
      <w:r>
        <w:separator/>
      </w:r>
    </w:p>
  </w:endnote>
  <w:endnote w:type="continuationSeparator" w:id="0">
    <w:p w14:paraId="23ABE713" w14:textId="77777777" w:rsidR="006F185B" w:rsidRDefault="006F18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0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80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F1A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8CA5" w14:textId="77777777" w:rsidR="006F185B" w:rsidRDefault="006F185B" w:rsidP="009139A6">
      <w:r>
        <w:separator/>
      </w:r>
    </w:p>
  </w:footnote>
  <w:footnote w:type="continuationSeparator" w:id="0">
    <w:p w14:paraId="58F71646" w14:textId="77777777" w:rsidR="006F185B" w:rsidRDefault="006F18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54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DC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97D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5B"/>
    <w:rsid w:val="000666E0"/>
    <w:rsid w:val="002510B7"/>
    <w:rsid w:val="005C130B"/>
    <w:rsid w:val="006F185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E53F"/>
  <w15:chartTrackingRefBased/>
  <w15:docId w15:val="{F23D6D88-16BE-47AC-885F-05BA60A2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F18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quick-search/?q=19-42&amp;rq=19-42&amp;exact=fal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2024-01-09T09:29:00Z</dcterms:created>
  <dcterms:modified xsi:type="dcterms:W3CDTF">2024-01-09T09:30:00Z</dcterms:modified>
</cp:coreProperties>
</file>